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5D39023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</w:t>
      </w:r>
      <w:r w:rsidR="00C9082B">
        <w:rPr>
          <w:rFonts w:ascii="Arial" w:hAnsi="Arial" w:cs="Arial"/>
          <w:b/>
          <w:sz w:val="22"/>
          <w:szCs w:val="22"/>
          <w:lang w:eastAsia="zh-CN"/>
        </w:rPr>
        <w:t>1055</w:t>
      </w:r>
    </w:p>
    <w:p w14:paraId="3A7BAEE1" w14:textId="013A27B8" w:rsidR="004E3939" w:rsidRPr="00D31981" w:rsidRDefault="00751CCF" w:rsidP="00D31981">
      <w:pPr>
        <w:pStyle w:val="a3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  <w:bookmarkStart w:id="5" w:name="_GoBack"/>
      <w:bookmarkEnd w:id="5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SA3</w:t>
      </w:r>
    </w:p>
    <w:p w14:paraId="2548326B" w14:textId="436B4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16185C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9743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F9E069A" w14:textId="7A1646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6F16EC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3CD69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29F9">
        <w:rPr>
          <w:rFonts w:ascii="Arial" w:hAnsi="Arial" w:cs="Arial"/>
          <w:bCs/>
          <w:lang w:eastAsia="zh-CN"/>
        </w:rPr>
        <w:t>(Attach S3-251048)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490ACA3A" w14:textId="1A13DD02" w:rsidR="008506C7" w:rsidRDefault="00900FC7" w:rsidP="00900FC7">
      <w:pPr>
        <w:rPr>
          <w:rFonts w:ascii="Arial" w:eastAsia="等线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等线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has </w:t>
      </w:r>
      <w:r w:rsidR="000D4884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drawn </w:t>
      </w:r>
      <w:r w:rsidR="004479DE">
        <w:rPr>
          <w:rFonts w:ascii="Arial" w:eastAsia="等线" w:hAnsi="Arial" w:cs="Arial"/>
          <w:kern w:val="2"/>
          <w:sz w:val="21"/>
          <w:szCs w:val="22"/>
          <w:lang w:val="en-US" w:eastAsia="zh-CN"/>
        </w:rPr>
        <w:t>a set of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</w:t>
      </w:r>
      <w:r w:rsidR="004479DE">
        <w:rPr>
          <w:rFonts w:ascii="Arial" w:eastAsia="等线" w:hAnsi="Arial" w:cs="Arial"/>
          <w:kern w:val="2"/>
          <w:sz w:val="21"/>
          <w:szCs w:val="22"/>
          <w:lang w:val="en-US" w:eastAsia="zh-CN"/>
        </w:rPr>
        <w:t>preliminary</w:t>
      </w:r>
      <w:r w:rsidR="000D4884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>conclusion</w:t>
      </w:r>
      <w:r w:rsidR="004479DE">
        <w:rPr>
          <w:rFonts w:ascii="Arial" w:eastAsia="等线" w:hAnsi="Arial" w:cs="Arial"/>
          <w:kern w:val="2"/>
          <w:sz w:val="21"/>
          <w:szCs w:val="22"/>
          <w:lang w:val="en-US" w:eastAsia="zh-CN"/>
        </w:rPr>
        <w:t>s</w:t>
      </w:r>
      <w:r w:rsidRPr="00900FC7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regarding protection of AIoT device identifier</w:t>
      </w:r>
      <w:r w:rsidR="004479DE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as </w:t>
      </w:r>
      <w:r w:rsidR="00B229AD">
        <w:rPr>
          <w:rFonts w:ascii="Arial" w:eastAsia="等线" w:hAnsi="Arial" w:cs="Arial"/>
          <w:kern w:val="2"/>
          <w:sz w:val="21"/>
          <w:szCs w:val="22"/>
          <w:lang w:val="en-US" w:eastAsia="zh-CN"/>
        </w:rPr>
        <w:t>attached.</w:t>
      </w:r>
      <w:r w:rsidR="003F7365">
        <w:rPr>
          <w:rFonts w:ascii="Arial" w:eastAsia="等线" w:hAnsi="Arial" w:cs="Arial"/>
          <w:kern w:val="2"/>
          <w:sz w:val="21"/>
          <w:szCs w:val="22"/>
          <w:lang w:val="en-US" w:eastAsia="zh-CN"/>
        </w:rPr>
        <w:t xml:space="preserve"> </w:t>
      </w:r>
    </w:p>
    <w:p w14:paraId="0B2A7BA3" w14:textId="00878FAA" w:rsidR="00900FC7" w:rsidRPr="00B229AD" w:rsidRDefault="00B229AD" w:rsidP="00900FC7">
      <w:pPr>
        <w:rPr>
          <w:rFonts w:ascii="Arial" w:hAnsi="Arial"/>
          <w:sz w:val="36"/>
        </w:rPr>
      </w:pPr>
      <w:r w:rsidRPr="00B229AD">
        <w:rPr>
          <w:rFonts w:ascii="Arial" w:eastAsia="宋体" w:hAnsi="Arial"/>
          <w:lang w:eastAsia="en-US"/>
        </w:rPr>
        <w:t>SA3 will keep SA2 informed about further progress</w:t>
      </w:r>
      <w:r>
        <w:rPr>
          <w:rFonts w:ascii="Arial" w:hAnsi="Arial"/>
          <w:sz w:val="36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6047B" w14:textId="77777777" w:rsidR="00804A9A" w:rsidRDefault="00804A9A">
      <w:pPr>
        <w:spacing w:after="0"/>
      </w:pPr>
      <w:r>
        <w:separator/>
      </w:r>
    </w:p>
  </w:endnote>
  <w:endnote w:type="continuationSeparator" w:id="0">
    <w:p w14:paraId="660F4524" w14:textId="77777777" w:rsidR="00804A9A" w:rsidRDefault="00804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C244A" w14:textId="77777777" w:rsidR="00804A9A" w:rsidRDefault="00804A9A">
      <w:pPr>
        <w:spacing w:after="0"/>
      </w:pPr>
      <w:r>
        <w:separator/>
      </w:r>
    </w:p>
  </w:footnote>
  <w:footnote w:type="continuationSeparator" w:id="0">
    <w:p w14:paraId="4E51F794" w14:textId="77777777" w:rsidR="00804A9A" w:rsidRDefault="00804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39D2"/>
    <w:rsid w:val="000D4884"/>
    <w:rsid w:val="000E6116"/>
    <w:rsid w:val="000F6242"/>
    <w:rsid w:val="00103FF1"/>
    <w:rsid w:val="0015137B"/>
    <w:rsid w:val="00170DF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840"/>
    <w:rsid w:val="002415C0"/>
    <w:rsid w:val="00247009"/>
    <w:rsid w:val="002473B2"/>
    <w:rsid w:val="00260CBA"/>
    <w:rsid w:val="002665AD"/>
    <w:rsid w:val="002869FE"/>
    <w:rsid w:val="002E01C1"/>
    <w:rsid w:val="002E560C"/>
    <w:rsid w:val="002F1940"/>
    <w:rsid w:val="002F3B38"/>
    <w:rsid w:val="00322204"/>
    <w:rsid w:val="00366BB7"/>
    <w:rsid w:val="00383545"/>
    <w:rsid w:val="003C06D2"/>
    <w:rsid w:val="003F5E20"/>
    <w:rsid w:val="003F7365"/>
    <w:rsid w:val="004012A0"/>
    <w:rsid w:val="00433500"/>
    <w:rsid w:val="00433F71"/>
    <w:rsid w:val="0043559E"/>
    <w:rsid w:val="00440D43"/>
    <w:rsid w:val="00441B3A"/>
    <w:rsid w:val="004479DE"/>
    <w:rsid w:val="004510B2"/>
    <w:rsid w:val="004572F7"/>
    <w:rsid w:val="00467D60"/>
    <w:rsid w:val="00470DF6"/>
    <w:rsid w:val="00490D22"/>
    <w:rsid w:val="004A08A0"/>
    <w:rsid w:val="004E3939"/>
    <w:rsid w:val="004E65B2"/>
    <w:rsid w:val="004F32F4"/>
    <w:rsid w:val="00515372"/>
    <w:rsid w:val="00526DDD"/>
    <w:rsid w:val="005461B7"/>
    <w:rsid w:val="00586CD7"/>
    <w:rsid w:val="005A5F33"/>
    <w:rsid w:val="005B6433"/>
    <w:rsid w:val="005D29A7"/>
    <w:rsid w:val="006052AD"/>
    <w:rsid w:val="0061257A"/>
    <w:rsid w:val="00672646"/>
    <w:rsid w:val="0073537D"/>
    <w:rsid w:val="0073766B"/>
    <w:rsid w:val="00751CCF"/>
    <w:rsid w:val="007B43D4"/>
    <w:rsid w:val="007C29F9"/>
    <w:rsid w:val="007C4FF7"/>
    <w:rsid w:val="007F4F92"/>
    <w:rsid w:val="007F531E"/>
    <w:rsid w:val="00804A9A"/>
    <w:rsid w:val="008506C7"/>
    <w:rsid w:val="008758B0"/>
    <w:rsid w:val="00887FC4"/>
    <w:rsid w:val="008A7D8A"/>
    <w:rsid w:val="008D3E9C"/>
    <w:rsid w:val="008D772F"/>
    <w:rsid w:val="00900FC7"/>
    <w:rsid w:val="00914CD1"/>
    <w:rsid w:val="00950056"/>
    <w:rsid w:val="009528CF"/>
    <w:rsid w:val="009603F6"/>
    <w:rsid w:val="009963AC"/>
    <w:rsid w:val="0099764C"/>
    <w:rsid w:val="009A2C0B"/>
    <w:rsid w:val="009C01E1"/>
    <w:rsid w:val="009E0B14"/>
    <w:rsid w:val="00A455B0"/>
    <w:rsid w:val="00A57D88"/>
    <w:rsid w:val="00A6751A"/>
    <w:rsid w:val="00A70448"/>
    <w:rsid w:val="00AA4FF3"/>
    <w:rsid w:val="00AE1B3E"/>
    <w:rsid w:val="00AF1F0D"/>
    <w:rsid w:val="00B229AD"/>
    <w:rsid w:val="00B35644"/>
    <w:rsid w:val="00B3719C"/>
    <w:rsid w:val="00B724D3"/>
    <w:rsid w:val="00B872DB"/>
    <w:rsid w:val="00B97703"/>
    <w:rsid w:val="00BA3D66"/>
    <w:rsid w:val="00BB64C6"/>
    <w:rsid w:val="00BC0ACC"/>
    <w:rsid w:val="00BE6CD4"/>
    <w:rsid w:val="00C04BFC"/>
    <w:rsid w:val="00C17229"/>
    <w:rsid w:val="00C9082B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77D99"/>
    <w:rsid w:val="00E8648E"/>
    <w:rsid w:val="00EB0BC7"/>
    <w:rsid w:val="00EC6981"/>
    <w:rsid w:val="00EE31A4"/>
    <w:rsid w:val="00F16F8F"/>
    <w:rsid w:val="00F24427"/>
    <w:rsid w:val="00F25496"/>
    <w:rsid w:val="00F52BBB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451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512-E9E0-45B5-B6EE-E74FF77AE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Lihui2</cp:lastModifiedBy>
  <cp:revision>3</cp:revision>
  <cp:lastPrinted>2002-04-23T07:10:00Z</cp:lastPrinted>
  <dcterms:created xsi:type="dcterms:W3CDTF">2025-02-18T16:22:00Z</dcterms:created>
  <dcterms:modified xsi:type="dcterms:W3CDTF">2025-02-18T16:23:00Z</dcterms:modified>
</cp:coreProperties>
</file>